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p w14:paraId="73A7214D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5E57F4" w14:paraId="779D6A6A" w14:textId="77777777" w:rsidTr="00FB627C">
        <w:trPr>
          <w:trHeight w:val="590"/>
        </w:trPr>
        <w:tc>
          <w:tcPr>
            <w:tcW w:w="1080" w:type="dxa"/>
            <w:vAlign w:val="center"/>
          </w:tcPr>
          <w:p w14:paraId="6DB584A0" w14:textId="77777777" w:rsidR="00424A5A" w:rsidRPr="005E57F4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57F4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ADDF7D" w14:textId="58353E6E" w:rsidR="00424A5A" w:rsidRPr="005E57F4" w:rsidRDefault="00975698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75698">
              <w:rPr>
                <w:rFonts w:ascii="Tahoma" w:hAnsi="Tahoma" w:cs="Tahoma"/>
                <w:color w:val="0000FF"/>
                <w:sz w:val="20"/>
                <w:szCs w:val="20"/>
              </w:rPr>
              <w:t>43001-126/2025-01</w:t>
            </w:r>
          </w:p>
        </w:tc>
        <w:tc>
          <w:tcPr>
            <w:tcW w:w="1080" w:type="dxa"/>
            <w:vAlign w:val="center"/>
          </w:tcPr>
          <w:p w14:paraId="1463B7DF" w14:textId="77777777" w:rsidR="00424A5A" w:rsidRPr="005E57F4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091AA58" w14:textId="77777777" w:rsidR="00424A5A" w:rsidRPr="005E57F4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57F4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F40E4FB" w14:textId="2014C921" w:rsidR="00424A5A" w:rsidRPr="005E57F4" w:rsidRDefault="00975698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75698">
              <w:rPr>
                <w:rFonts w:ascii="Tahoma" w:hAnsi="Tahoma" w:cs="Tahoma"/>
                <w:color w:val="0000FF"/>
                <w:sz w:val="20"/>
                <w:szCs w:val="20"/>
              </w:rPr>
              <w:t>A-17/25 S</w:t>
            </w:r>
          </w:p>
        </w:tc>
      </w:tr>
      <w:tr w:rsidR="00424A5A" w:rsidRPr="005E57F4" w14:paraId="653BB3B1" w14:textId="77777777">
        <w:tc>
          <w:tcPr>
            <w:tcW w:w="1080" w:type="dxa"/>
            <w:vAlign w:val="center"/>
          </w:tcPr>
          <w:p w14:paraId="6D0860D0" w14:textId="77777777" w:rsidR="00424A5A" w:rsidRPr="005E57F4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57F4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576F296" w14:textId="65F571B0" w:rsidR="00123BEE" w:rsidRPr="00123BEE" w:rsidRDefault="004368E6" w:rsidP="00723849">
            <w:pPr>
              <w:spacing w:before="40"/>
              <w:rPr>
                <w:rFonts w:ascii="Tahoma" w:hAnsi="Tahoma" w:cs="Tahoma"/>
                <w:color w:val="0000FF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975698">
              <w:rPr>
                <w:rFonts w:ascii="Tahoma" w:hAnsi="Tahoma" w:cs="Tahoma"/>
                <w:color w:val="0000FF"/>
                <w:sz w:val="20"/>
                <w:szCs w:val="20"/>
              </w:rPr>
              <w:t>9</w:t>
            </w:r>
            <w:r w:rsidR="00E33BF8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202BCF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1971BF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202BCF">
              <w:rPr>
                <w:rFonts w:ascii="Tahoma" w:hAnsi="Tahoma" w:cs="Tahoma"/>
                <w:color w:val="0000FF"/>
                <w:sz w:val="20"/>
                <w:szCs w:val="20"/>
              </w:rPr>
              <w:t>. 202</w:t>
            </w:r>
            <w:r w:rsidR="00123BEE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6F455B67" w14:textId="77777777" w:rsidR="00424A5A" w:rsidRPr="005E57F4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2D06272" w14:textId="77777777" w:rsidR="00424A5A" w:rsidRPr="005E57F4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E57F4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1F5D9C23" w14:textId="67CAC241" w:rsidR="00424A5A" w:rsidRPr="005E57F4" w:rsidRDefault="00975698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75698">
              <w:rPr>
                <w:rFonts w:ascii="Tahoma" w:hAnsi="Tahoma" w:cs="Tahoma"/>
                <w:color w:val="0000FF"/>
                <w:sz w:val="20"/>
                <w:szCs w:val="20"/>
              </w:rPr>
              <w:t>2431-25-000456/0</w:t>
            </w:r>
          </w:p>
        </w:tc>
      </w:tr>
    </w:tbl>
    <w:p w14:paraId="3E698A5B" w14:textId="77777777" w:rsidR="00424A5A" w:rsidRPr="005E57F4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44DE84C0" w14:textId="77777777" w:rsidR="00556816" w:rsidRPr="005E57F4" w:rsidRDefault="00556816">
      <w:pPr>
        <w:rPr>
          <w:rFonts w:ascii="Tahoma" w:hAnsi="Tahoma" w:cs="Tahoma"/>
          <w:sz w:val="20"/>
          <w:szCs w:val="20"/>
        </w:rPr>
      </w:pPr>
    </w:p>
    <w:p w14:paraId="27979EAE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7EAF4662" w14:textId="77777777" w:rsidR="00E813F4" w:rsidRPr="005E57F4" w:rsidRDefault="00E813F4" w:rsidP="00E813F4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2AD4F075" w14:textId="34534EFE" w:rsidR="00E813F4" w:rsidRPr="005E57F4" w:rsidRDefault="00E813F4" w:rsidP="00E813F4">
      <w:pPr>
        <w:pStyle w:val="EndnoteText"/>
        <w:rPr>
          <w:rFonts w:ascii="Tahoma" w:hAnsi="Tahoma" w:cs="Tahoma"/>
          <w:b/>
          <w:bCs/>
          <w:szCs w:val="20"/>
        </w:rPr>
      </w:pPr>
    </w:p>
    <w:p w14:paraId="7B0A40B5" w14:textId="77777777" w:rsidR="002B47B8" w:rsidRPr="00FB627C" w:rsidRDefault="002B47B8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FB627C" w14:paraId="5E49890D" w14:textId="77777777" w:rsidTr="002B47B8">
        <w:tc>
          <w:tcPr>
            <w:tcW w:w="9288" w:type="dxa"/>
          </w:tcPr>
          <w:p w14:paraId="461993D7" w14:textId="2AB8348C" w:rsidR="00FB627C" w:rsidRPr="00FB627C" w:rsidRDefault="00975698" w:rsidP="00FB627C">
            <w:pPr>
              <w:pStyle w:val="EndnoteText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975698">
              <w:rPr>
                <w:rFonts w:ascii="Tahoma" w:hAnsi="Tahoma" w:cs="Tahoma"/>
                <w:b/>
                <w:bCs/>
              </w:rPr>
              <w:t>PZI Izven nivojsko križanje državne kolesarske povezave in državne ceste na R1-209/1089 Bled - Soteska v km 3,300</w:t>
            </w:r>
          </w:p>
        </w:tc>
      </w:tr>
    </w:tbl>
    <w:p w14:paraId="461BB1C8" w14:textId="77777777" w:rsidR="00E813F4" w:rsidRPr="00FB627C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2F801B60" w14:textId="77777777" w:rsidR="00E813F4" w:rsidRPr="00FB627C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0A703EB" w14:textId="77777777" w:rsidR="00E813F4" w:rsidRPr="00FB627C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5E57F4">
        <w:trPr>
          <w:trHeight w:val="3511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762" w14:textId="77777777" w:rsidR="00E33BF8" w:rsidRDefault="00E33BF8" w:rsidP="00E33BF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628516E3" w14:textId="0DF88E58" w:rsidR="00E33BF8" w:rsidRDefault="00816C3B" w:rsidP="00E33BF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Naročnik dopolnjuje </w:t>
            </w:r>
            <w:r w:rsidR="004A54E4" w:rsidRPr="004A54E4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specifikacijo</w:t>
            </w:r>
            <w:r w:rsidR="00975698">
              <w:rPr>
                <w:rFonts w:ascii="Tahoma" w:hAnsi="Tahoma" w:cs="Tahoma"/>
                <w:szCs w:val="20"/>
              </w:rPr>
              <w:t xml:space="preserve"> naročila</w:t>
            </w:r>
            <w:r w:rsidR="004A54E4" w:rsidRPr="004A54E4">
              <w:rPr>
                <w:rFonts w:ascii="Tahoma" w:hAnsi="Tahoma" w:cs="Tahoma"/>
                <w:szCs w:val="20"/>
              </w:rPr>
              <w:t>:</w:t>
            </w:r>
          </w:p>
          <w:p w14:paraId="13EBD0C2" w14:textId="10C73254" w:rsidR="004A5E4C" w:rsidRPr="00F129F4" w:rsidRDefault="00975698" w:rsidP="00975698">
            <w:pPr>
              <w:pStyle w:val="BodyText2"/>
              <w:widowControl w:val="0"/>
              <w:numPr>
                <w:ilvl w:val="0"/>
                <w:numId w:val="25"/>
              </w:numPr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Projektna naloga </w:t>
            </w:r>
            <w:bookmarkStart w:id="0" w:name="_GoBack"/>
            <w:bookmarkEnd w:id="0"/>
          </w:p>
        </w:tc>
      </w:tr>
    </w:tbl>
    <w:p w14:paraId="1A1E5A22" w14:textId="77777777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19748BB1" w14:textId="77777777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271FC7C4" w14:textId="12E8814B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p w14:paraId="151F6E07" w14:textId="77777777" w:rsidR="00917B0D" w:rsidRPr="005E57F4" w:rsidRDefault="00917B0D" w:rsidP="00917B0D">
      <w:pPr>
        <w:pStyle w:val="EndnoteText"/>
        <w:jc w:val="both"/>
        <w:rPr>
          <w:rFonts w:ascii="Tahoma" w:hAnsi="Tahoma" w:cs="Tahoma"/>
          <w:szCs w:val="20"/>
        </w:rPr>
      </w:pPr>
    </w:p>
    <w:p w14:paraId="5CDA74DB" w14:textId="6D53C931" w:rsidR="00D534CD" w:rsidRPr="005E57F4" w:rsidRDefault="00D534CD">
      <w:pPr>
        <w:rPr>
          <w:rFonts w:ascii="Tahoma" w:hAnsi="Tahoma" w:cs="Tahoma"/>
          <w:sz w:val="20"/>
          <w:szCs w:val="20"/>
        </w:rPr>
      </w:pPr>
    </w:p>
    <w:sectPr w:rsidR="00D534CD" w:rsidRPr="005E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A3C5F" w14:textId="77777777" w:rsidR="00A87132" w:rsidRDefault="00A87132">
      <w:r>
        <w:separator/>
      </w:r>
    </w:p>
  </w:endnote>
  <w:endnote w:type="continuationSeparator" w:id="0">
    <w:p w14:paraId="7053C06B" w14:textId="77777777" w:rsidR="00A87132" w:rsidRDefault="00A8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5808A" w14:textId="77777777" w:rsidR="00E8367F" w:rsidRDefault="00E83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8E2D2" w14:textId="77777777"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3FDF4667"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6513E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6513E5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Footer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ECBF1" w14:textId="34BA12B4" w:rsidR="00E813F4" w:rsidRDefault="00E813F4" w:rsidP="002507C2">
    <w:pPr>
      <w:pStyle w:val="Footer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96843" w14:textId="77777777" w:rsidR="00A87132" w:rsidRDefault="00A87132">
      <w:r>
        <w:separator/>
      </w:r>
    </w:p>
  </w:footnote>
  <w:footnote w:type="continuationSeparator" w:id="0">
    <w:p w14:paraId="51E0E5B5" w14:textId="77777777" w:rsidR="00A87132" w:rsidRDefault="00A8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C0490" w14:textId="77777777" w:rsidR="00E8367F" w:rsidRDefault="00E83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8A9CE" w14:textId="77777777" w:rsidR="00E8367F" w:rsidRDefault="00E83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1B6D4" w14:textId="48277E9C" w:rsidR="00DB7CDA" w:rsidRDefault="00E8367F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4F540B2"/>
    <w:multiLevelType w:val="hybridMultilevel"/>
    <w:tmpl w:val="40428D40"/>
    <w:lvl w:ilvl="0" w:tplc="43A47C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4630F"/>
    <w:multiLevelType w:val="hybridMultilevel"/>
    <w:tmpl w:val="E52C5132"/>
    <w:lvl w:ilvl="0" w:tplc="8000FA96">
      <w:start w:val="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9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2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8"/>
  </w:num>
  <w:num w:numId="5">
    <w:abstractNumId w:val="16"/>
  </w:num>
  <w:num w:numId="6">
    <w:abstractNumId w:val="20"/>
  </w:num>
  <w:num w:numId="7">
    <w:abstractNumId w:val="14"/>
  </w:num>
  <w:num w:numId="8">
    <w:abstractNumId w:val="6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  <w:num w:numId="13">
    <w:abstractNumId w:val="13"/>
  </w:num>
  <w:num w:numId="14">
    <w:abstractNumId w:val="15"/>
  </w:num>
  <w:num w:numId="15">
    <w:abstractNumId w:val="12"/>
  </w:num>
  <w:num w:numId="16">
    <w:abstractNumId w:val="3"/>
  </w:num>
  <w:num w:numId="17">
    <w:abstractNumId w:val="10"/>
  </w:num>
  <w:num w:numId="18">
    <w:abstractNumId w:val="21"/>
  </w:num>
  <w:num w:numId="19">
    <w:abstractNumId w:val="22"/>
  </w:num>
  <w:num w:numId="20">
    <w:abstractNumId w:val="18"/>
  </w:num>
  <w:num w:numId="21">
    <w:abstractNumId w:val="19"/>
  </w:num>
  <w:num w:numId="22">
    <w:abstractNumId w:val="23"/>
  </w:num>
  <w:num w:numId="23">
    <w:abstractNumId w:val="5"/>
  </w:num>
  <w:num w:numId="24">
    <w:abstractNumId w:val="1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67F"/>
    <w:rsid w:val="000646A9"/>
    <w:rsid w:val="0006480F"/>
    <w:rsid w:val="00123BEE"/>
    <w:rsid w:val="00134EE0"/>
    <w:rsid w:val="001836BB"/>
    <w:rsid w:val="00194724"/>
    <w:rsid w:val="001971BF"/>
    <w:rsid w:val="001D1C11"/>
    <w:rsid w:val="00202BCF"/>
    <w:rsid w:val="00216549"/>
    <w:rsid w:val="00221792"/>
    <w:rsid w:val="002507C2"/>
    <w:rsid w:val="00290551"/>
    <w:rsid w:val="002B47B8"/>
    <w:rsid w:val="002D5F03"/>
    <w:rsid w:val="003133A6"/>
    <w:rsid w:val="003560E2"/>
    <w:rsid w:val="003579C0"/>
    <w:rsid w:val="00357CD4"/>
    <w:rsid w:val="00395D56"/>
    <w:rsid w:val="003D7131"/>
    <w:rsid w:val="00424A5A"/>
    <w:rsid w:val="004329BC"/>
    <w:rsid w:val="004368E6"/>
    <w:rsid w:val="0044323F"/>
    <w:rsid w:val="004A54E4"/>
    <w:rsid w:val="004A5E4C"/>
    <w:rsid w:val="004B34B5"/>
    <w:rsid w:val="005120A8"/>
    <w:rsid w:val="00556816"/>
    <w:rsid w:val="00577520"/>
    <w:rsid w:val="005A46AD"/>
    <w:rsid w:val="005E57F4"/>
    <w:rsid w:val="00634B0D"/>
    <w:rsid w:val="006369E8"/>
    <w:rsid w:val="00637BE6"/>
    <w:rsid w:val="006513E5"/>
    <w:rsid w:val="00723849"/>
    <w:rsid w:val="007B26B9"/>
    <w:rsid w:val="007C2C50"/>
    <w:rsid w:val="008160E8"/>
    <w:rsid w:val="00816C3B"/>
    <w:rsid w:val="008A3850"/>
    <w:rsid w:val="00917B0D"/>
    <w:rsid w:val="00975698"/>
    <w:rsid w:val="00977A73"/>
    <w:rsid w:val="009B1FD9"/>
    <w:rsid w:val="009D670F"/>
    <w:rsid w:val="00A05C73"/>
    <w:rsid w:val="00A17575"/>
    <w:rsid w:val="00A2027A"/>
    <w:rsid w:val="00A87132"/>
    <w:rsid w:val="00AD3747"/>
    <w:rsid w:val="00B146B5"/>
    <w:rsid w:val="00B56D71"/>
    <w:rsid w:val="00B87CCD"/>
    <w:rsid w:val="00C61847"/>
    <w:rsid w:val="00C811B2"/>
    <w:rsid w:val="00D534CD"/>
    <w:rsid w:val="00DB7CDA"/>
    <w:rsid w:val="00E33BF8"/>
    <w:rsid w:val="00E51016"/>
    <w:rsid w:val="00E66D5B"/>
    <w:rsid w:val="00E813F4"/>
    <w:rsid w:val="00E8367F"/>
    <w:rsid w:val="00EA1375"/>
    <w:rsid w:val="00EB4535"/>
    <w:rsid w:val="00EC1A9A"/>
    <w:rsid w:val="00EE0A9A"/>
    <w:rsid w:val="00F129F4"/>
    <w:rsid w:val="00F431C7"/>
    <w:rsid w:val="00FA1E40"/>
    <w:rsid w:val="00FA37B0"/>
    <w:rsid w:val="00FA7B39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link w:val="EndnoteText"/>
    <w:semiHidden/>
    <w:rsid w:val="00E8367F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link w:val="BodyText2"/>
    <w:rsid w:val="00E8367F"/>
    <w:rPr>
      <w:rFonts w:ascii="Arial" w:hAnsi="Arial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ormal"/>
    <w:rsid w:val="004A54E4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0</TotalTime>
  <Pages>1</Pages>
  <Words>60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Draga Mandić</cp:lastModifiedBy>
  <cp:revision>2</cp:revision>
  <cp:lastPrinted>2023-12-01T10:40:00Z</cp:lastPrinted>
  <dcterms:created xsi:type="dcterms:W3CDTF">2025-04-29T09:39:00Z</dcterms:created>
  <dcterms:modified xsi:type="dcterms:W3CDTF">2025-04-29T09:39:00Z</dcterms:modified>
</cp:coreProperties>
</file>